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5761F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830C3B" w:rsidRPr="0091260B" w:rsidTr="00FC7B56">
        <w:trPr>
          <w:trHeight w:val="1039"/>
        </w:trPr>
        <w:tc>
          <w:tcPr>
            <w:tcW w:w="6911" w:type="dxa"/>
          </w:tcPr>
          <w:p w:rsidR="00830C3B" w:rsidRPr="0091260B" w:rsidRDefault="00DE6383" w:rsidP="00DC1105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DC1105">
              <w:t xml:space="preserve">обществу с ограниченной ответственностью «Айден»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 xml:space="preserve">, рекомендаций комиссии по подготовке проекта правил землепользования и застройки города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DC1105" w:rsidRDefault="00D25713" w:rsidP="00DC1105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DC1105">
        <w:t>обществу с ограниченной ответственностью «Айден» разрешение на условно разр</w:t>
      </w:r>
      <w:r w:rsidR="00DC1105">
        <w:t>е</w:t>
      </w:r>
      <w:r w:rsidR="00DC1105">
        <w:t xml:space="preserve">шенный вид использования земельного участка с кадастровым номером 54:35:033735:756 площадью 4489 кв. м  с местоположением: </w:t>
      </w:r>
      <w:r w:rsidR="00DC1105" w:rsidRPr="001309F9">
        <w:t>Российская Фе</w:t>
      </w:r>
      <w:r w:rsidR="00DC1105">
        <w:t>дерация, Новосибирская о</w:t>
      </w:r>
      <w:r w:rsidR="00DC1105">
        <w:t>б</w:t>
      </w:r>
      <w:r w:rsidR="00DC1105">
        <w:t>ласть</w:t>
      </w:r>
      <w:r w:rsidR="00DC1105" w:rsidRPr="001309F9">
        <w:t>,</w:t>
      </w:r>
      <w:r w:rsidR="00DC1105">
        <w:t xml:space="preserve"> </w:t>
      </w:r>
      <w:r w:rsidR="00DC1105" w:rsidRPr="001309F9">
        <w:t>город Новосибирск</w:t>
      </w:r>
      <w:r w:rsidR="00DC1105">
        <w:t xml:space="preserve">, улица Аэропорт </w:t>
      </w:r>
      <w:r w:rsidR="00DC1105" w:rsidRPr="007615A9">
        <w:t>(зона специализированной общественной застройки (ОД-4), подзона специализированной м</w:t>
      </w:r>
      <w:r w:rsidR="00DC1105" w:rsidRPr="007615A9">
        <w:t>а</w:t>
      </w:r>
      <w:r w:rsidR="00DC1105" w:rsidRPr="007615A9">
        <w:t>лоэтажной общественной застройки (ОД-4.1)) – «с</w:t>
      </w:r>
      <w:r w:rsidR="00DC1105">
        <w:t xml:space="preserve">клады </w:t>
      </w:r>
      <w:hyperlink r:id="rId8" w:history="1">
        <w:r w:rsidR="00DC1105" w:rsidRPr="007615A9">
          <w:t>(6.9)</w:t>
        </w:r>
      </w:hyperlink>
      <w:r w:rsidR="00DC1105">
        <w:t>».</w:t>
      </w:r>
    </w:p>
    <w:p w:rsidR="00FE2272" w:rsidRPr="0091260B" w:rsidRDefault="00645674" w:rsidP="00DB48E6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5761F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B48E6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761FD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6D9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E403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B48E6"/>
    <w:rsid w:val="00DC05F0"/>
    <w:rsid w:val="00DC1105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C7B56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34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D9B07-E995-4ABB-A50E-B616CF63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62</cp:revision>
  <cp:lastPrinted>2020-02-25T03:17:00Z</cp:lastPrinted>
  <dcterms:created xsi:type="dcterms:W3CDTF">2023-05-10T04:37:00Z</dcterms:created>
  <dcterms:modified xsi:type="dcterms:W3CDTF">2025-11-10T08:50:00Z</dcterms:modified>
</cp:coreProperties>
</file>